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847C4" w14:textId="7B0A6B61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  <w:u w:val="single"/>
        </w:rPr>
        <w:t>John ALWEY</w:t>
      </w:r>
      <w:r w:rsidRPr="00FC555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C555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C5551">
        <w:rPr>
          <w:rFonts w:ascii="Times New Roman" w:hAnsi="Times New Roman" w:cs="Times New Roman"/>
          <w:sz w:val="24"/>
          <w:szCs w:val="24"/>
        </w:rPr>
        <w:t>fl.1495)</w:t>
      </w:r>
    </w:p>
    <w:p w14:paraId="59C650E9" w14:textId="45A47B5D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</w:rPr>
        <w:t>Vicar of Sutton.</w:t>
      </w:r>
    </w:p>
    <w:p w14:paraId="4685E52C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5A0F4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EC6D8E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</w:rPr>
        <w:t>29 Jan.</w:t>
      </w:r>
      <w:r w:rsidRPr="00FC5551">
        <w:rPr>
          <w:rFonts w:ascii="Times New Roman" w:hAnsi="Times New Roman" w:cs="Times New Roman"/>
          <w:sz w:val="24"/>
          <w:szCs w:val="24"/>
        </w:rPr>
        <w:tab/>
        <w:t>1495</w:t>
      </w:r>
      <w:r w:rsidRPr="00FC5551">
        <w:rPr>
          <w:rFonts w:ascii="Times New Roman" w:hAnsi="Times New Roman" w:cs="Times New Roman"/>
          <w:sz w:val="24"/>
          <w:szCs w:val="24"/>
        </w:rPr>
        <w:tab/>
        <w:t>He had died by this date.</w:t>
      </w:r>
    </w:p>
    <w:p w14:paraId="7433D446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</w:rPr>
        <w:tab/>
      </w:r>
      <w:r w:rsidRPr="00FC5551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FC5551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FC5551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03636CA8" w14:textId="77777777" w:rsidR="00FC5551" w:rsidRPr="00FC5551" w:rsidRDefault="00FC5551" w:rsidP="00FC555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FC5551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FC5551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184C19D0" w14:textId="77777777" w:rsidR="00FC5551" w:rsidRPr="00FC5551" w:rsidRDefault="00FC5551" w:rsidP="00FC555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</w:rPr>
        <w:t>p.78)</w:t>
      </w:r>
    </w:p>
    <w:p w14:paraId="3A86FD8E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A04E1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5A12D6" w14:textId="77777777" w:rsidR="00FC5551" w:rsidRPr="00FC5551" w:rsidRDefault="00FC5551" w:rsidP="00FC555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5551">
        <w:rPr>
          <w:rFonts w:ascii="Times New Roman" w:hAnsi="Times New Roman" w:cs="Times New Roman"/>
          <w:sz w:val="24"/>
          <w:szCs w:val="24"/>
        </w:rPr>
        <w:t>27 January 2021</w:t>
      </w:r>
    </w:p>
    <w:p w14:paraId="3BCD8789" w14:textId="77777777" w:rsidR="00BA00AB" w:rsidRPr="00FC555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C55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674C5" w14:textId="77777777" w:rsidR="00FC5551" w:rsidRDefault="00FC5551" w:rsidP="009139A6">
      <w:r>
        <w:separator/>
      </w:r>
    </w:p>
  </w:endnote>
  <w:endnote w:type="continuationSeparator" w:id="0">
    <w:p w14:paraId="7D0A5E11" w14:textId="77777777" w:rsidR="00FC5551" w:rsidRDefault="00FC55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34C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11B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2E5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569E9" w14:textId="77777777" w:rsidR="00FC5551" w:rsidRDefault="00FC5551" w:rsidP="009139A6">
      <w:r>
        <w:separator/>
      </w:r>
    </w:p>
  </w:footnote>
  <w:footnote w:type="continuationSeparator" w:id="0">
    <w:p w14:paraId="27131B4C" w14:textId="77777777" w:rsidR="00FC5551" w:rsidRDefault="00FC55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03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AE9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99C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55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61F89"/>
  <w15:chartTrackingRefBased/>
  <w15:docId w15:val="{C82AD9A3-657C-4AF3-9EB7-193B6BAB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2021-04-16T18:47:00Z</dcterms:created>
  <dcterms:modified xsi:type="dcterms:W3CDTF">2021-04-16T18:49:00Z</dcterms:modified>
</cp:coreProperties>
</file>